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25" w:rsidRDefault="00A50625">
      <w:pPr>
        <w:rPr>
          <w:b/>
          <w:sz w:val="30"/>
          <w:szCs w:val="30"/>
        </w:rPr>
      </w:pPr>
      <w:r>
        <w:t xml:space="preserve">                               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30"/>
          <w:szCs w:val="30"/>
        </w:rPr>
        <w:t>课题简介</w:t>
      </w:r>
    </w:p>
    <w:p w:rsidR="00A50625" w:rsidRDefault="00A50625" w:rsidP="009D07B8">
      <w:pPr>
        <w:ind w:firstLineChars="50" w:firstLine="3168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浅析《佩罗·瓦兹·德·卡米尼亚奏折》在巴西文学发展中的作用</w:t>
      </w:r>
    </w:p>
    <w:p w:rsidR="00A50625" w:rsidRDefault="00A50625" w:rsidP="001F5D79">
      <w:pPr>
        <w:ind w:firstLineChars="50" w:firstLine="3168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院系：外国语学院葡萄牙语系</w:t>
      </w:r>
      <w:r>
        <w:rPr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论文方向：文学</w:t>
      </w:r>
    </w:p>
    <w:p w:rsidR="00A50625" w:rsidRDefault="00A50625" w:rsidP="009D07B8">
      <w:pPr>
        <w:ind w:firstLineChars="50" w:firstLine="3168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姓名：刘仲阳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学号：</w:t>
      </w:r>
      <w:r>
        <w:rPr>
          <w:b/>
          <w:sz w:val="28"/>
          <w:szCs w:val="28"/>
        </w:rPr>
        <w:t xml:space="preserve">201207213   </w:t>
      </w:r>
      <w:r>
        <w:rPr>
          <w:rFonts w:hint="eastAsia"/>
          <w:b/>
          <w:sz w:val="28"/>
          <w:szCs w:val="28"/>
        </w:rPr>
        <w:t>指导老师</w:t>
      </w:r>
      <w:r>
        <w:rPr>
          <w:b/>
          <w:sz w:val="28"/>
          <w:szCs w:val="28"/>
        </w:rPr>
        <w:t>:Rosangela</w:t>
      </w:r>
      <w:r>
        <w:rPr>
          <w:rFonts w:hint="eastAsia"/>
          <w:b/>
          <w:sz w:val="28"/>
          <w:szCs w:val="28"/>
        </w:rPr>
        <w:t>马晓敏</w:t>
      </w:r>
    </w:p>
    <w:p w:rsidR="00A50625" w:rsidRDefault="00A50625" w:rsidP="00731A2B">
      <w:pPr>
        <w:spacing w:line="360" w:lineRule="auto"/>
        <w:ind w:firstLineChars="200" w:firstLine="31680"/>
        <w:rPr>
          <w:bCs/>
          <w:sz w:val="24"/>
          <w:szCs w:val="24"/>
        </w:rPr>
      </w:pPr>
    </w:p>
    <w:p w:rsidR="00A50625" w:rsidRDefault="00A50625" w:rsidP="001F5D79">
      <w:pPr>
        <w:spacing w:line="360" w:lineRule="auto"/>
        <w:ind w:firstLineChars="200" w:firstLine="316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巴西是一个美丽富饶的国家，很多人都对其桑巴、足球和海滩印象深刻。可巴西的第一份历史记录《佩罗·瓦兹·德·卡米尼亚奏折》却鲜为人知，很少人了解它对后来的巴西起到了什么影响。这份记录清楚地记载了</w:t>
      </w:r>
      <w:r>
        <w:rPr>
          <w:bCs/>
          <w:sz w:val="24"/>
          <w:szCs w:val="24"/>
        </w:rPr>
        <w:t>16</w:t>
      </w:r>
      <w:r>
        <w:rPr>
          <w:rFonts w:hint="eastAsia"/>
          <w:bCs/>
          <w:sz w:val="24"/>
          <w:szCs w:val="24"/>
        </w:rPr>
        <w:t>世纪初，葡萄牙人发现巴西，第一次踏上巴西这块新大陆的所见所闻。他们和当地土著居民接触，首次认识到土著居民的外貌特征、饮食习惯还有他们的性格特点。另外，这些葡萄牙人也深深被巴西原始而美丽的自然风貌所震撼。本文旨在展现当时葡萄牙人眼中巴西土著居民和自然风貌的特点，探讨葡萄牙人此行的两大目的是否达到，影响他们的客观因素又是什么。</w:t>
      </w:r>
      <w:bookmarkStart w:id="0" w:name="_GoBack"/>
      <w:bookmarkEnd w:id="0"/>
      <w:r>
        <w:rPr>
          <w:rFonts w:hint="eastAsia"/>
          <w:bCs/>
          <w:sz w:val="24"/>
          <w:szCs w:val="24"/>
        </w:rPr>
        <w:t>作为第一份关于巴西的官方历史文献，这份记录在巴西起到了什么历史和文学价值。它是如何影响到巴西后来的传教进程、土著居民的“基督化”以及葡萄牙在巴西的殖民进程的。</w:t>
      </w:r>
    </w:p>
    <w:sectPr w:rsidR="00A50625" w:rsidSect="005849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DFE"/>
    <w:rsid w:val="000D6878"/>
    <w:rsid w:val="001F5D79"/>
    <w:rsid w:val="002B1DFE"/>
    <w:rsid w:val="0058497A"/>
    <w:rsid w:val="00647A64"/>
    <w:rsid w:val="006D3E14"/>
    <w:rsid w:val="00731A2B"/>
    <w:rsid w:val="009631CF"/>
    <w:rsid w:val="009D07B8"/>
    <w:rsid w:val="00A50625"/>
    <w:rsid w:val="00F76F59"/>
    <w:rsid w:val="280F4021"/>
    <w:rsid w:val="3EE91B7C"/>
    <w:rsid w:val="40282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97A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71</Words>
  <Characters>408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课题简介</dc:title>
  <dc:subject/>
  <dc:creator>Administrator</dc:creator>
  <cp:keywords/>
  <dc:description/>
  <cp:lastModifiedBy>lenovo</cp:lastModifiedBy>
  <cp:revision>2</cp:revision>
  <dcterms:created xsi:type="dcterms:W3CDTF">2016-01-04T14:55:00Z</dcterms:created>
  <dcterms:modified xsi:type="dcterms:W3CDTF">2016-01-13T08:25:00Z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